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139D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39DD">
              <w:rPr>
                <w:b/>
                <w:sz w:val="26"/>
                <w:szCs w:val="26"/>
                <w:lang w:val="en-US"/>
              </w:rPr>
              <w:t>203C_122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139DD" w:rsidRDefault="004018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139DD">
              <w:rPr>
                <w:b/>
                <w:sz w:val="26"/>
                <w:szCs w:val="26"/>
                <w:lang w:val="en-US"/>
              </w:rPr>
              <w:t>2007459</w:t>
            </w:r>
            <w:r w:rsidR="00C44B8B" w:rsidRPr="00B139D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EE68ED">
        <w:rPr>
          <w:b/>
          <w:bCs/>
          <w:sz w:val="26"/>
          <w:szCs w:val="26"/>
        </w:rPr>
        <w:t>траверс</w:t>
      </w:r>
      <w:r w:rsidR="00843900" w:rsidRPr="00EE68ED">
        <w:rPr>
          <w:b/>
          <w:sz w:val="26"/>
          <w:szCs w:val="26"/>
        </w:rPr>
        <w:t xml:space="preserve"> </w:t>
      </w:r>
      <w:r w:rsidR="00AD3585">
        <w:rPr>
          <w:b/>
          <w:sz w:val="26"/>
          <w:szCs w:val="26"/>
        </w:rPr>
        <w:t>(</w:t>
      </w:r>
      <w:r w:rsidR="00401849" w:rsidRPr="00EE68ED">
        <w:rPr>
          <w:b/>
          <w:sz w:val="26"/>
          <w:szCs w:val="26"/>
        </w:rPr>
        <w:t>Хомут Х12 3.407.1-136.3-37</w:t>
      </w:r>
      <w:r w:rsidR="00AD3585">
        <w:rPr>
          <w:b/>
          <w:sz w:val="26"/>
          <w:szCs w:val="26"/>
        </w:rPr>
        <w:t>)</w:t>
      </w:r>
      <w:r w:rsidR="00960DFE">
        <w:rPr>
          <w:b/>
          <w:sz w:val="26"/>
          <w:szCs w:val="26"/>
        </w:rPr>
        <w:t xml:space="preserve">.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960DFE">
        <w:rPr>
          <w:b/>
          <w:sz w:val="26"/>
          <w:szCs w:val="26"/>
          <w:u w:val="single"/>
        </w:rPr>
        <w:t>203</w:t>
      </w:r>
      <w:r w:rsidR="00F115B9" w:rsidRPr="00960DF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E68ED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8E599A">
        <w:rPr>
          <w:sz w:val="24"/>
          <w:szCs w:val="24"/>
        </w:rPr>
        <w:t xml:space="preserve">требования, характеристики </w:t>
      </w:r>
      <w:r w:rsidR="00D601A5" w:rsidRPr="008E599A">
        <w:rPr>
          <w:sz w:val="24"/>
          <w:szCs w:val="24"/>
        </w:rPr>
        <w:t>траверс</w:t>
      </w:r>
      <w:r w:rsidR="00EE68ED" w:rsidRPr="008E599A">
        <w:rPr>
          <w:sz w:val="24"/>
          <w:szCs w:val="24"/>
        </w:rPr>
        <w:t xml:space="preserve"> </w:t>
      </w:r>
      <w:r w:rsidR="004F4E9E" w:rsidRPr="008E599A">
        <w:rPr>
          <w:sz w:val="24"/>
          <w:szCs w:val="24"/>
        </w:rPr>
        <w:t xml:space="preserve">должны соответствовать </w:t>
      </w:r>
      <w:r w:rsidR="001759FB" w:rsidRPr="008E599A">
        <w:rPr>
          <w:sz w:val="24"/>
          <w:szCs w:val="24"/>
        </w:rPr>
        <w:t>требованиям </w:t>
      </w:r>
      <w:bookmarkStart w:id="1" w:name="Поле4"/>
      <w:r w:rsidR="00EE68ED" w:rsidRPr="008E599A">
        <w:rPr>
          <w:sz w:val="24"/>
          <w:szCs w:val="24"/>
        </w:rPr>
        <w:t>Т</w:t>
      </w:r>
      <w:r w:rsidR="00401849" w:rsidRPr="008E599A">
        <w:rPr>
          <w:sz w:val="24"/>
          <w:szCs w:val="24"/>
        </w:rPr>
        <w:t>ипового проекта 3.407.1-136.3-37</w:t>
      </w:r>
      <w:r w:rsidR="0073431B" w:rsidRPr="008E599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960DFE" w:rsidRPr="00AB72BA" w:rsidRDefault="00960DFE" w:rsidP="00960D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960DFE" w:rsidRPr="00AB72BA" w:rsidRDefault="00960DFE" w:rsidP="00960D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960DFE" w:rsidRPr="00AB72BA" w:rsidRDefault="00960DFE" w:rsidP="00960DF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60DFE" w:rsidRPr="009033EC" w:rsidRDefault="00960DFE" w:rsidP="00960DF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72DB" w:rsidRPr="00AD29D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</w:t>
      </w:r>
      <w:r w:rsidR="00817119" w:rsidRPr="00AD29D5">
        <w:rPr>
          <w:sz w:val="24"/>
          <w:szCs w:val="24"/>
        </w:rPr>
        <w:t>) (7-е издание) и</w:t>
      </w:r>
      <w:r w:rsidR="001C72DB" w:rsidRPr="00AD29D5">
        <w:rPr>
          <w:sz w:val="24"/>
          <w:szCs w:val="24"/>
        </w:rPr>
        <w:t xml:space="preserve"> требованиям</w:t>
      </w:r>
      <w:r w:rsidR="00817119" w:rsidRPr="00AD29D5">
        <w:rPr>
          <w:sz w:val="24"/>
          <w:szCs w:val="24"/>
        </w:rPr>
        <w:t>:</w:t>
      </w:r>
      <w:r w:rsidR="001C72DB" w:rsidRPr="00AD29D5">
        <w:rPr>
          <w:sz w:val="24"/>
          <w:szCs w:val="24"/>
        </w:rPr>
        <w:t xml:space="preserve"> </w:t>
      </w:r>
    </w:p>
    <w:p w:rsidR="001E0BDC" w:rsidRDefault="001E0BDC" w:rsidP="001E0B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82E59">
        <w:rPr>
          <w:sz w:val="24"/>
          <w:szCs w:val="24"/>
        </w:rPr>
        <w:t>Типового проекта 3.407.1-136.3-37</w:t>
      </w:r>
      <w:r>
        <w:rPr>
          <w:sz w:val="26"/>
          <w:szCs w:val="26"/>
        </w:rPr>
        <w:t>;</w:t>
      </w:r>
    </w:p>
    <w:p w:rsidR="001E0BDC" w:rsidRPr="001E0BDC" w:rsidRDefault="001E0BDC" w:rsidP="001E0B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AD29D5" w:rsidRPr="00F604E5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AD29D5" w:rsidRPr="00F604E5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AD29D5" w:rsidRPr="00446A53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AD29D5" w:rsidRPr="001D1989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D29D5" w:rsidRPr="00CB607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29D5" w:rsidRPr="001D1989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D29D5" w:rsidRPr="00CB607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D29D5" w:rsidRPr="00B46AE8" w:rsidRDefault="00AD29D5" w:rsidP="00AD29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D29D5" w:rsidRPr="00CB6078" w:rsidRDefault="00AD29D5" w:rsidP="00AD29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D29D5" w:rsidRPr="00B46AE8" w:rsidRDefault="00AD29D5" w:rsidP="00AD29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5F7" w:rsidRDefault="009165F7">
      <w:r>
        <w:separator/>
      </w:r>
    </w:p>
  </w:endnote>
  <w:endnote w:type="continuationSeparator" w:id="0">
    <w:p w:rsidR="009165F7" w:rsidRDefault="0091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5F7" w:rsidRDefault="009165F7">
      <w:r>
        <w:separator/>
      </w:r>
    </w:p>
  </w:footnote>
  <w:footnote w:type="continuationSeparator" w:id="0">
    <w:p w:rsidR="009165F7" w:rsidRDefault="0091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56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5E5A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0BD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49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EE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599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5F7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0DFE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C42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9D5"/>
    <w:rsid w:val="00AD2CAE"/>
    <w:rsid w:val="00AD3585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9DD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CB6"/>
    <w:rsid w:val="00B8412D"/>
    <w:rsid w:val="00B85AF2"/>
    <w:rsid w:val="00B87BD8"/>
    <w:rsid w:val="00B9055B"/>
    <w:rsid w:val="00B92097"/>
    <w:rsid w:val="00B93FDF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3A3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8ED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069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86D"/>
    <w:rsid w:val="00FE619C"/>
    <w:rsid w:val="00FF19D4"/>
    <w:rsid w:val="00FF26FE"/>
    <w:rsid w:val="00FF4243"/>
    <w:rsid w:val="00FF48B2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B37253-49FA-4DBB-A0B3-48EF8176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6A1BA-F632-43BB-BF6F-39C098385099}"/>
</file>

<file path=customXml/itemProps2.xml><?xml version="1.0" encoding="utf-8"?>
<ds:datastoreItem xmlns:ds="http://schemas.openxmlformats.org/officeDocument/2006/customXml" ds:itemID="{94F302CD-3A58-44C6-AB87-53F1BBD0B29A}"/>
</file>

<file path=customXml/itemProps3.xml><?xml version="1.0" encoding="utf-8"?>
<ds:datastoreItem xmlns:ds="http://schemas.openxmlformats.org/officeDocument/2006/customXml" ds:itemID="{4E0EB36C-BE1B-4F29-9F51-77E6436F3D40}"/>
</file>

<file path=customXml/itemProps4.xml><?xml version="1.0" encoding="utf-8"?>
<ds:datastoreItem xmlns:ds="http://schemas.openxmlformats.org/officeDocument/2006/customXml" ds:itemID="{B2DB4F0B-5C26-416D-A4EC-20EB6689B7E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2015-04-23T10:46:00Z</dcterms:created>
  <dcterms:modified xsi:type="dcterms:W3CDTF">2015-09-25T09:21:00Z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